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D6AF8" w:rsidTr="005D6AF8" w14:paraId="0D4E612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AF8" w:rsidRDefault="005D6AF8" w14:paraId="3C35DAE9" w14:textId="23C49001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AF8" w:rsidRDefault="005D6AF8" w14:paraId="791BE71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D6AF8" w:rsidRDefault="005D6AF8" w14:paraId="3E7E7F3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D6AF8" w:rsidRDefault="005D6AF8" w14:paraId="15E3D4B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D6AF8" w:rsidRDefault="005D6AF8" w14:paraId="6064925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5D6AF8" w:rsidP="005D6AF8" w:rsidRDefault="005D6AF8" w14:paraId="12F2F23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D6AF8" w:rsidP="005D6AF8" w:rsidRDefault="005D6AF8" w14:paraId="0D41D21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D6AF8" w:rsidP="005D6AF8" w:rsidRDefault="005D6AF8" w14:paraId="3124734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St-2488/2019</w:t>
      </w:r>
    </w:p>
    <w:p w:rsidR="005D6AF8" w:rsidP="005D6AF8" w:rsidRDefault="005D6AF8" w14:paraId="5E662402" w14:textId="77777777">
      <w:pPr>
        <w:tabs>
          <w:tab w:val="left" w:pos="709"/>
        </w:tabs>
      </w:pPr>
      <w:r>
        <w:t xml:space="preserve"> </w:t>
      </w:r>
    </w:p>
    <w:p w:rsidR="005D6AF8" w:rsidP="005D6AF8" w:rsidRDefault="005D6AF8" w14:paraId="0F803E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D6AF8" w:rsidP="005D6AF8" w:rsidRDefault="005D6AF8" w14:paraId="45F1B73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D6AF8" w:rsidP="005D6AF8" w:rsidRDefault="005D6AF8" w14:paraId="650F55B5" w14:textId="77777777">
      <w:pPr>
        <w:tabs>
          <w:tab w:val="left" w:pos="709"/>
        </w:tabs>
      </w:pPr>
    </w:p>
    <w:p w:rsidR="005D6AF8" w:rsidP="005D6AF8" w:rsidRDefault="005D6AF8" w14:paraId="1857E39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5D6AF8" w:rsidP="005D6AF8" w:rsidRDefault="005D6AF8" w14:paraId="7EC2BB5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D6AF8" w:rsidP="005D6AF8" w:rsidRDefault="005D6AF8" w14:paraId="0F9B091A" w14:textId="77777777">
      <w:pPr>
        <w:tabs>
          <w:tab w:val="left" w:pos="709"/>
        </w:tabs>
      </w:pPr>
    </w:p>
    <w:p w:rsidR="005D6AF8" w:rsidP="005D6AF8" w:rsidRDefault="005D6AF8" w14:paraId="49B8D8F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D6AF8" w:rsidP="005D6AF8" w:rsidRDefault="005D6AF8" w14:paraId="5368C0F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D6AF8" w:rsidP="005D6AF8" w:rsidRDefault="005D6AF8" w14:paraId="74BEBA6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D6AF8" w:rsidP="005D6AF8" w:rsidRDefault="005D6AF8" w14:paraId="540143D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D6AF8" w:rsidP="005D6AF8" w:rsidRDefault="005D6AF8" w14:paraId="4F93EA04" w14:textId="77777777">
      <w:pPr>
        <w:tabs>
          <w:tab w:val="left" w:pos="709"/>
        </w:tabs>
      </w:pPr>
    </w:p>
    <w:p w:rsidR="005D6AF8" w:rsidP="005D6AF8" w:rsidRDefault="005D6AF8" w14:paraId="788578A9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5D6AF8" w:rsidP="005D6AF8" w:rsidRDefault="005D6AF8" w14:paraId="3372EA19" w14:textId="77777777">
      <w:pPr>
        <w:tabs>
          <w:tab w:val="left" w:pos="709"/>
        </w:tabs>
        <w:jc w:val="both"/>
      </w:pPr>
    </w:p>
    <w:p w:rsidR="005D6AF8" w:rsidP="005D6AF8" w:rsidRDefault="005D6AF8" w14:paraId="5A8BA0EA" w14:textId="77777777">
      <w:pPr>
        <w:tabs>
          <w:tab w:val="left" w:pos="709"/>
        </w:tabs>
      </w:pPr>
      <w:r>
        <w:t xml:space="preserve"> </w:t>
      </w:r>
      <w:r>
        <w:tab/>
        <w:t>17. St-2488/2019</w:t>
      </w:r>
    </w:p>
    <w:p w:rsidR="005D6AF8" w:rsidP="005D6AF8" w:rsidRDefault="005D6AF8" w14:paraId="39A91710" w14:textId="77777777">
      <w:pPr>
        <w:tabs>
          <w:tab w:val="left" w:pos="709"/>
        </w:tabs>
      </w:pPr>
    </w:p>
    <w:p w:rsidR="005D6AF8" w:rsidP="005D6AF8" w:rsidRDefault="005D6AF8" w14:paraId="26E6836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D6AF8" w:rsidP="005D6AF8" w:rsidRDefault="005D6AF8" w14:paraId="744CB26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D6AF8" w:rsidP="005D6AF8" w:rsidRDefault="005D6AF8" w14:paraId="3D660AE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D6AF8" w:rsidP="005D6AF8" w:rsidRDefault="005D6AF8" w14:paraId="0EBC9A15" w14:textId="77777777">
      <w:pPr>
        <w:tabs>
          <w:tab w:val="left" w:pos="709"/>
        </w:tabs>
        <w:jc w:val="both"/>
      </w:pPr>
    </w:p>
    <w:p w:rsidR="005D6AF8" w:rsidP="005D6AF8" w:rsidRDefault="005D6AF8" w14:paraId="746FD584" w14:textId="77777777">
      <w:pPr>
        <w:tabs>
          <w:tab w:val="left" w:pos="709"/>
        </w:tabs>
        <w:jc w:val="both"/>
      </w:pPr>
      <w:r>
        <w:t xml:space="preserve">protiv </w:t>
      </w:r>
    </w:p>
    <w:p w:rsidR="005D6AF8" w:rsidP="005D6AF8" w:rsidRDefault="005D6AF8" w14:paraId="015F2A8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D6AF8" w:rsidP="005D6AF8" w:rsidRDefault="005D6AF8" w14:paraId="3AEE72F3" w14:textId="77777777">
      <w:pPr>
        <w:tabs>
          <w:tab w:val="left" w:pos="709"/>
        </w:tabs>
        <w:ind w:left="708"/>
        <w:jc w:val="both"/>
      </w:pPr>
      <w:r>
        <w:tab/>
        <w:t xml:space="preserve">OMNIS USLUGE jednostavno društvo s ograničenom odgovornošću za usluge i trgovinu, Sesvete, </w:t>
      </w:r>
      <w:proofErr w:type="spellStart"/>
      <w:r>
        <w:t>Brestovečka</w:t>
      </w:r>
      <w:proofErr w:type="spellEnd"/>
      <w:r>
        <w:t xml:space="preserve"> ulica 23 A, OIB: 90327783087</w:t>
      </w:r>
    </w:p>
    <w:p w:rsidR="005D6AF8" w:rsidP="005D6AF8" w:rsidRDefault="005D6AF8" w14:paraId="68BCB72F" w14:textId="77777777">
      <w:pPr>
        <w:tabs>
          <w:tab w:val="left" w:pos="709"/>
        </w:tabs>
        <w:ind w:left="708"/>
        <w:jc w:val="both"/>
      </w:pPr>
    </w:p>
    <w:p w:rsidR="005D6AF8" w:rsidP="005D6AF8" w:rsidRDefault="005D6AF8" w14:paraId="2ACC626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D6AF8" w:rsidP="005D6AF8" w:rsidRDefault="005D6AF8" w14:paraId="7DE74169" w14:textId="77777777">
      <w:pPr>
        <w:tabs>
          <w:tab w:val="left" w:pos="709"/>
        </w:tabs>
        <w:jc w:val="both"/>
      </w:pPr>
    </w:p>
    <w:p w:rsidR="005D6AF8" w:rsidP="005D6AF8" w:rsidRDefault="005D6AF8" w14:paraId="49CE41DD" w14:textId="46D54ED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D6AF8" w:rsidP="005D6AF8" w:rsidRDefault="005D6AF8" w14:paraId="08C185E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D6AF8" w:rsidP="005D6AF8" w:rsidRDefault="005D6AF8" w14:paraId="033B388E" w14:textId="77777777">
      <w:pPr>
        <w:tabs>
          <w:tab w:val="left" w:pos="709"/>
        </w:tabs>
      </w:pPr>
    </w:p>
    <w:p w:rsidR="005D6AF8" w:rsidP="005D6AF8" w:rsidRDefault="005D6AF8" w14:paraId="11F54B3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D6AF8" w:rsidP="005D6AF8" w:rsidRDefault="005D6AF8" w14:paraId="0A528C1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D6AF8" w:rsidP="005D6AF8" w:rsidRDefault="005D6AF8" w14:paraId="1BD43CEC" w14:textId="77777777">
      <w:pPr>
        <w:tabs>
          <w:tab w:val="left" w:pos="709"/>
        </w:tabs>
      </w:pPr>
    </w:p>
    <w:p w:rsidR="005D6AF8" w:rsidP="005D6AF8" w:rsidRDefault="005D6AF8" w14:paraId="3831EDE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888EF8A" w14:textId="0888EF8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AF8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D6A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6AF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6AF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6AF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6AF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D6AF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6A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D6AF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6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AF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AF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AF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AF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6AF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AF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4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St-2488/2019</izvorni_sadrzaj>
    <derivirana_varijabla naziv="DomainObject.Predmet.OznakaBroj_1">St-2488/2019</derivirana_varijabla>
  </DomainObject.Predmet.OznakaBroj>
  <DomainObject.Predmet.OznakaBrojOptuznogAkta>
    <izvorni_sadrzaj>04-06-19-4327</izvorni_sadrzaj>
    <derivirana_varijabla naziv="DomainObject.Predmet.OznakaBrojOptuznogAkta_1">04-06-19-4327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OMNIS USLUGE jednostavno društvo s ograničenom odgovornošću za usluge i trgovinu</izvorni_sadrzaj>
    <derivirana_varijabla naziv="DomainObject.Predmet.ProtustrankaFormated_1">  OMNIS USLUGE jednostavno društvo s ograničenom odgovornošću za usluge i trgovinu</derivirana_varijabla>
  </DomainObject.Predmet.ProtustrankaFormated>
  <DomainObject.Predmet.ProtustrankaFormatedOIB>
    <izvorni_sadrzaj>  OMNIS USLUGE jednostavno društvo s ograničenom odgovornošću za usluge i trgovinu, OIB 90327783087</izvorni_sadrzaj>
    <derivirana_varijabla naziv="DomainObject.Predmet.ProtustrankaFormatedOIB_1">  OMNIS USLUGE jednostavno društvo s ograničenom odgovornošću za usluge i trgovinu, OIB 90327783087</derivirana_varijabla>
  </DomainObject.Predmet.ProtustrankaFormatedOIB>
  <DomainObject.Predmet.ProtustrankaFormatedWithAdress>
    <izvorni_sadrzaj> OMNIS USLUGE jednostavno društvo s ograničenom odgovornošću za usluge i trgovinu, Brestovečka ulica 23 A, 10360 Sesvete</izvorni_sadrzaj>
    <derivirana_varijabla naziv="DomainObject.Predmet.ProtustrankaFormatedWithAdress_1"> OMNIS USLUGE jednostavno društvo s ograničenom odgovornošću za usluge i trgovinu, Brestovečka ulica 23 A, 10360 Sesvete</derivirana_varijabla>
  </DomainObject.Predmet.ProtustrankaFormatedWithAdress>
  <DomainObject.Predmet.ProtustrankaFormatedWithAdressOIB>
    <izvorni_sadrzaj> OMNIS USLUGE jednostavno društvo s ograničenom odgovornošću za usluge i trgovinu, OIB 90327783087, Brestovečka ulica 23 A, 10360 Sesvete</izvorni_sadrzaj>
    <derivirana_varijabla naziv="DomainObject.Predmet.ProtustrankaFormatedWithAdressOIB_1"> OMNIS USLUGE jednostavno društvo s ograničenom odgovornošću za usluge i trgovinu, OIB 90327783087, Brestovečka ulica 23 A, 10360 Sesvete</derivirana_varijabla>
  </DomainObject.Predmet.ProtustrankaFormatedWithAdressOIB>
  <DomainObject.Predmet.ProtustrankaWithAdress>
    <izvorni_sadrzaj>OMNIS USLUGE jednostavno društvo s ograničenom odgovornošću za usluge i trgovinu Brestovečka ulica 23 A, 10360 Sesvete</izvorni_sadrzaj>
    <derivirana_varijabla naziv="DomainObject.Predmet.ProtustrankaWithAdress_1">OMNIS USLUGE jednostavno društvo s ograničenom odgovornošću za usluge i trgovinu Brestovečka ulica 23 A, 10360 Sesvete</derivirana_varijabla>
  </DomainObject.Predmet.ProtustrankaWithAdress>
  <DomainObject.Predmet.ProtustrankaWithAdressOIB>
    <izvorni_sadrzaj>OMNIS USLUGE jednostavno društvo s ograničenom odgovornošću za usluge i trgovinu, OIB 90327783087, Brestovečka ulica 23 A, 10360 Sesvete</izvorni_sadrzaj>
    <derivirana_varijabla naziv="DomainObject.Predmet.ProtustrankaWithAdressOIB_1">OMNIS USLUGE jednostavno društvo s ograničenom odgovornošću za usluge i trgovinu, OIB 90327783087, Brestovečka ulica 23 A, 10360 Sesvete</derivirana_varijabla>
  </DomainObject.Predmet.ProtustrankaWithAdressOIB>
  <DomainObject.Predmet.ProtustrankaNazivFormated>
    <izvorni_sadrzaj>OMNIS USLUGE jednostavno društvo s ograničenom odgovornošću za usluge i trgovinu</izvorni_sadrzaj>
    <derivirana_varijabla naziv="DomainObject.Predmet.ProtustrankaNazivFormated_1">OMNIS USLUGE jednostavno društvo s ograničenom odgovornošću za usluge i trgovinu</derivirana_varijabla>
  </DomainObject.Predmet.ProtustrankaNazivFormated>
  <DomainObject.Predmet.ProtustrankaNazivFormatedOIB>
    <izvorni_sadrzaj>OMNIS USLUGE jednostavno društvo s ograničenom odgovornošću za usluge i trgovinu, OIB 90327783087</izvorni_sadrzaj>
    <derivirana_varijabla naziv="DomainObject.Predmet.ProtustrankaNazivFormatedOIB_1">OMNIS USLUGE jednostavno društvo s ograničenom odgovornošću za usluge i trgovinu, OIB 90327783087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OMNIS USLUGE jednostavno društvo s ograničenom odgovornošću za usluge i trgovinu</item>
    </izvorni_sadrzaj>
    <derivirana_varijabla naziv="DomainObject.Predmet.ProtuStrankaListFormated_1">
      <item>OMNIS USLUGE jednostavno društvo s ograničenom odgovornošću za usluge i trgovinu</item>
    </derivirana_varijabla>
  </DomainObject.Predmet.ProtuStrankaListFormated>
  <DomainObject.Predmet.ProtuStrankaListFormatedOIB>
    <izvorni_sadrzaj>
      <item>OMNIS USLUGE jednostavno društvo s ograničenom odgovornošću za usluge i trgovinu, OIB 90327783087</item>
    </izvorni_sadrzaj>
    <derivirana_varijabla naziv="DomainObject.Predmet.ProtuStrankaListFormatedOIB_1">
      <item>OMNIS USLUGE jednostavno društvo s ograničenom odgovornošću za usluge i trgovinu, OIB 90327783087</item>
    </derivirana_varijabla>
  </DomainObject.Predmet.ProtuStrankaListFormatedOIB>
  <DomainObject.Predmet.ProtuStrankaListFormatedWithAdress>
    <izvorni_sadrzaj>
      <item>OMNIS USLUGE jednostavno društvo s ograničenom odgovornošću za usluge i trgovinu, Brestovečka ulica 23 A, 10360 Sesvete</item>
    </izvorni_sadrzaj>
    <derivirana_varijabla naziv="DomainObject.Predmet.ProtuStrankaListFormatedWithAdress_1">
      <item>OMNIS USLUGE jednostavno društvo s ograničenom odgovornošću za usluge i trgovinu, Brestovečka ulica 23 A, 10360 Sesvete</item>
    </derivirana_varijabla>
  </DomainObject.Predmet.ProtuStrankaListFormatedWithAdress>
  <DomainObject.Predmet.ProtuStrankaListFormatedWithAdressOIB>
    <izvorni_sadrzaj>
      <item>OMNIS USLUGE jednostavno društvo s ograničenom odgovornošću za usluge i trgovinu, OIB 90327783087, Brestovečka ulica 23 A, 10360 Sesvete</item>
    </izvorni_sadrzaj>
    <derivirana_varijabla naziv="DomainObject.Predmet.ProtuStrankaListFormatedWithAdressOIB_1">
      <item>OMNIS USLUGE jednostavno društvo s ograničenom odgovornošću za usluge i trgovinu, OIB 90327783087, Brestovečka ulica 23 A, 10360 Sesvete</item>
    </derivirana_varijabla>
  </DomainObject.Predmet.ProtuStrankaListFormatedWithAdressOIB>
  <DomainObject.Predmet.ProtuStrankaListNazivFormated>
    <izvorni_sadrzaj>
      <item>OMNIS USLUGE jednostavno društvo s ograničenom odgovornošću za usluge i trgovinu</item>
    </izvorni_sadrzaj>
    <derivirana_varijabla naziv="DomainObject.Predmet.ProtuStrankaListNazivFormated_1">
      <item>OMNIS USLUGE jednostavno društvo s ograničenom odgovornošću za usluge i trgovinu</item>
    </derivirana_varijabla>
  </DomainObject.Predmet.ProtuStrankaListNazivFormated>
  <DomainObject.Predmet.ProtuStrankaListNazivFormatedOIB>
    <izvorni_sadrzaj>
      <item>OMNIS USLUGE jednostavno društvo s ograničenom odgovornošću za usluge i trgovinu, OIB 90327783087</item>
    </izvorni_sadrzaj>
    <derivirana_varijabla naziv="DomainObject.Predmet.ProtuStrankaListNazivFormatedOIB_1">
      <item>OMNIS USLUGE jednostavno društvo s ograničenom odgovornošću za usluge i trgovinu, OIB 90327783087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OMNIS USLUGE jednostavno društvo s ograničenom odgovornošću za usluge i trgovinu</izvorni_sadrzaj>
    <derivirana_varijabla naziv="DomainObject.Predmet.ProtustrankaIDrugi_1">OMNIS USLUGE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OMNIS USLUGE jednostavno društvo s ograničenom odgovornošću za usluge i trgovinu, OIB 90327783087, Brestovečka ulica 23 A, 10360 Sesvete</izvorni_sadrzaj>
    <derivirana_varijabla naziv="DomainObject.Predmet.ProtustrankaIDrugiAdressOIB_1">OMNIS USLUGE jednostavno društvo s ograničenom odgovornošću za usluge i trgovinu, OIB 90327783087, Brestovečka ulica 23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OMNIS USLUGE jednostavno društvo s ograničenom odgovornošću za usluge i trgovinu</item>
      <item>Financijska agencija</item>
    </izvorni_sadrzaj>
    <derivirana_varijabla naziv="DomainObject.Predmet.SudioniciListNaziv_1">
      <item>OMNIS USLUGE jednostavno društvo s ograničenom odgovornošću za usluge i trgovinu</item>
      <item>Financijska agencija</item>
    </derivirana_varijabla>
  </DomainObject.Predmet.SudioniciListNaziv>
  <DomainObject.Predmet.SudioniciListAdressOIB>
    <izvorni_sadrzaj>
      <item>OMNIS USLUGE jednostavno društvo s ograničenom odgovornošću za usluge i trgovinu, OIB 90327783087, Brestovečka ulica 23 A,10360 Sesvete</item>
      <item>Financijska agencija, OIB 85821130368, TRG SVIBANJSKIH ŽRTAVA 1995. 1,10000 Zagreb</item>
    </izvorni_sadrzaj>
    <derivirana_varijabla naziv="DomainObject.Predmet.SudioniciListAdressOIB_1">
      <item>OMNIS USLUGE jednostavno društvo s ograničenom odgovornošću za usluge i trgovinu, OIB 90327783087, Brestovečka ulica 23 A,10360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90327783087</item>
      <item>, OIB 85821130368</item>
    </izvorni_sadrzaj>
    <derivirana_varijabla naziv="DomainObject.Predmet.SudioniciListNazivOIB_1">
      <item>, OIB 90327783087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879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